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51D05" w14:textId="77777777" w:rsidR="00710DB4" w:rsidRDefault="00710DB4" w:rsidP="00710DB4">
      <w:pPr>
        <w:pStyle w:val="NoSpacing"/>
      </w:pPr>
      <w:r>
        <w:rPr>
          <w:u w:val="single"/>
        </w:rPr>
        <w:t>Robert PALMER</w:t>
      </w:r>
      <w:r>
        <w:t xml:space="preserve">   </w:t>
      </w:r>
      <w:proofErr w:type="gramStart"/>
      <w:r>
        <w:t xml:space="preserve">   (</w:t>
      </w:r>
      <w:proofErr w:type="gramEnd"/>
      <w:r>
        <w:t>d.ca.1484)</w:t>
      </w:r>
    </w:p>
    <w:p w14:paraId="6A972919" w14:textId="77777777" w:rsidR="00710DB4" w:rsidRDefault="00710DB4" w:rsidP="00710DB4">
      <w:pPr>
        <w:pStyle w:val="NoSpacing"/>
      </w:pPr>
      <w:r>
        <w:t>of London. Gentleman.</w:t>
      </w:r>
    </w:p>
    <w:p w14:paraId="44108D95" w14:textId="77777777" w:rsidR="00710DB4" w:rsidRDefault="00710DB4" w:rsidP="00710DB4">
      <w:pPr>
        <w:pStyle w:val="NoSpacing"/>
      </w:pPr>
    </w:p>
    <w:p w14:paraId="4A145D60" w14:textId="77777777" w:rsidR="00710DB4" w:rsidRDefault="00710DB4" w:rsidP="00710DB4">
      <w:pPr>
        <w:pStyle w:val="NoSpacing"/>
      </w:pPr>
    </w:p>
    <w:p w14:paraId="0A4F1A53" w14:textId="77777777" w:rsidR="00710DB4" w:rsidRDefault="00710DB4" w:rsidP="00710DB4">
      <w:pPr>
        <w:pStyle w:val="NoSpacing"/>
      </w:pPr>
      <w:r>
        <w:tab/>
        <w:t>1484</w:t>
      </w:r>
      <w:r>
        <w:tab/>
        <w:t>He died in or before this time.</w:t>
      </w:r>
    </w:p>
    <w:p w14:paraId="17B18B97" w14:textId="77777777" w:rsidR="00710DB4" w:rsidRDefault="00710DB4" w:rsidP="00710DB4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</w:rPr>
        <w:t xml:space="preserve"> </w:t>
      </w:r>
      <w:r>
        <w:t>)</w:t>
      </w:r>
    </w:p>
    <w:p w14:paraId="1144E47E" w14:textId="77777777" w:rsidR="00710DB4" w:rsidRDefault="00710DB4" w:rsidP="00710DB4">
      <w:pPr>
        <w:pStyle w:val="NoSpacing"/>
      </w:pPr>
    </w:p>
    <w:p w14:paraId="1AFE77F0" w14:textId="77777777" w:rsidR="00710DB4" w:rsidRDefault="00710DB4" w:rsidP="00710DB4">
      <w:pPr>
        <w:pStyle w:val="NoSpacing"/>
      </w:pPr>
    </w:p>
    <w:p w14:paraId="2F4BF493" w14:textId="77777777" w:rsidR="00710DB4" w:rsidRDefault="00710DB4" w:rsidP="00710DB4">
      <w:pPr>
        <w:pStyle w:val="NoSpacing"/>
      </w:pPr>
      <w:r>
        <w:t xml:space="preserve">His executors were: Edward Westby(q.v.), Thomas Even of Wollaston, Northamptonshire(q.v.), Edmund </w:t>
      </w:r>
      <w:proofErr w:type="spellStart"/>
      <w:r>
        <w:t>Cosyn</w:t>
      </w:r>
      <w:proofErr w:type="spellEnd"/>
      <w:r>
        <w:t xml:space="preserve"> of </w:t>
      </w:r>
      <w:proofErr w:type="spellStart"/>
      <w:r>
        <w:t>Felmersham</w:t>
      </w:r>
      <w:proofErr w:type="spellEnd"/>
      <w:r>
        <w:t>, Bedfordshire(q.v.) and John</w:t>
      </w:r>
    </w:p>
    <w:p w14:paraId="0FF282B2" w14:textId="77777777" w:rsidR="00710DB4" w:rsidRDefault="00710DB4" w:rsidP="00710DB4">
      <w:pPr>
        <w:pStyle w:val="NoSpacing"/>
      </w:pPr>
      <w:proofErr w:type="spellStart"/>
      <w:r>
        <w:t>Bolnehoo</w:t>
      </w:r>
      <w:proofErr w:type="spellEnd"/>
      <w:r>
        <w:t xml:space="preserve"> of Wollaston(q.v.).   (ibid.)</w:t>
      </w:r>
    </w:p>
    <w:p w14:paraId="658CB197" w14:textId="77777777" w:rsidR="00710DB4" w:rsidRDefault="00710DB4" w:rsidP="00710DB4">
      <w:pPr>
        <w:pStyle w:val="NoSpacing"/>
      </w:pPr>
    </w:p>
    <w:p w14:paraId="6185E045" w14:textId="77777777" w:rsidR="00710DB4" w:rsidRDefault="00710DB4" w:rsidP="00710DB4">
      <w:pPr>
        <w:pStyle w:val="NoSpacing"/>
      </w:pPr>
    </w:p>
    <w:p w14:paraId="67F99EEA" w14:textId="4C630F27" w:rsidR="00710DB4" w:rsidRDefault="00710DB4" w:rsidP="00710DB4">
      <w:pPr>
        <w:pStyle w:val="NoSpacing"/>
      </w:pPr>
      <w:r>
        <w:t>19 October 2016</w:t>
      </w:r>
    </w:p>
    <w:p w14:paraId="0F492B74" w14:textId="0514C448" w:rsidR="00CC6F2C" w:rsidRDefault="00CC6F2C" w:rsidP="00710DB4">
      <w:pPr>
        <w:pStyle w:val="NoSpacing"/>
      </w:pPr>
    </w:p>
    <w:p w14:paraId="08BAA80B" w14:textId="77777777" w:rsidR="00CC6F2C" w:rsidRDefault="00CC6F2C" w:rsidP="00710DB4">
      <w:pPr>
        <w:pStyle w:val="NoSpacing"/>
      </w:pPr>
      <w:bookmarkStart w:id="0" w:name="_GoBack"/>
      <w:bookmarkEnd w:id="0"/>
    </w:p>
    <w:p w14:paraId="6E526DC4" w14:textId="77777777" w:rsidR="006B2F86" w:rsidRPr="00E71FC3" w:rsidRDefault="00CC6F2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575AE" w14:textId="77777777" w:rsidR="00710DB4" w:rsidRDefault="00710DB4" w:rsidP="00E71FC3">
      <w:pPr>
        <w:spacing w:after="0" w:line="240" w:lineRule="auto"/>
      </w:pPr>
      <w:r>
        <w:separator/>
      </w:r>
    </w:p>
  </w:endnote>
  <w:endnote w:type="continuationSeparator" w:id="0">
    <w:p w14:paraId="2F6759E5" w14:textId="77777777" w:rsidR="00710DB4" w:rsidRDefault="00710D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2B64B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9F495" w14:textId="77777777" w:rsidR="00710DB4" w:rsidRDefault="00710DB4" w:rsidP="00E71FC3">
      <w:pPr>
        <w:spacing w:after="0" w:line="240" w:lineRule="auto"/>
      </w:pPr>
      <w:r>
        <w:separator/>
      </w:r>
    </w:p>
  </w:footnote>
  <w:footnote w:type="continuationSeparator" w:id="0">
    <w:p w14:paraId="14DE462F" w14:textId="77777777" w:rsidR="00710DB4" w:rsidRDefault="00710D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DB4"/>
    <w:rsid w:val="001A7C09"/>
    <w:rsid w:val="00710DB4"/>
    <w:rsid w:val="00733BE7"/>
    <w:rsid w:val="00AB52E8"/>
    <w:rsid w:val="00B16D3F"/>
    <w:rsid w:val="00CC6F2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E8E3B"/>
  <w15:chartTrackingRefBased/>
  <w15:docId w15:val="{1AFE1833-C1EB-42B7-8FE8-EF51C6081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10D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2016-10-19T19:04:00Z</dcterms:created>
  <dcterms:modified xsi:type="dcterms:W3CDTF">2019-03-24T16:45:00Z</dcterms:modified>
</cp:coreProperties>
</file>